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89C" w:rsidRPr="005A6F49" w:rsidRDefault="00E3489C" w:rsidP="00FC5991">
      <w:pPr>
        <w:jc w:val="center"/>
        <w:rPr>
          <w:b/>
          <w:sz w:val="28"/>
          <w:szCs w:val="28"/>
        </w:rPr>
      </w:pPr>
      <w:r w:rsidRPr="005A6F49">
        <w:rPr>
          <w:b/>
          <w:sz w:val="28"/>
          <w:szCs w:val="28"/>
        </w:rPr>
        <w:t>Ritmik Sayma Alıştırmaları</w:t>
      </w:r>
    </w:p>
    <w:p w:rsidR="00E3489C" w:rsidRPr="0056718E" w:rsidRDefault="00E3489C" w:rsidP="0056718E">
      <w:pPr>
        <w:pStyle w:val="ListParagraph"/>
        <w:numPr>
          <w:ilvl w:val="0"/>
          <w:numId w:val="2"/>
        </w:numPr>
      </w:pPr>
      <w:r w:rsidRPr="0056718E">
        <w:t>Başka sınıfın öğrencileri 2’şer ritmik sayma yapacaklar ama aşağıdaki sayılardan önce ve sonra gelecek saymaları bulamıyorlar. Onlara yardım edelim mi?</w:t>
      </w:r>
    </w:p>
    <w:p w:rsidR="00E3489C" w:rsidRDefault="00E3489C" w:rsidP="0056718E">
      <w:pPr>
        <w:pStyle w:val="ListParagraph"/>
      </w:pPr>
      <w:r>
        <w:rPr>
          <w:noProof/>
          <w:lang w:eastAsia="tr-TR"/>
        </w:rPr>
        <w:pict>
          <v:oval id="_x0000_s1026" style="position:absolute;left:0;text-align:left;margin-left:68.8pt;margin-top:115.3pt;width:35.1pt;height:37.7pt;z-index:251613184">
            <v:textbox style="mso-next-textbox:#_x0000_s1026">
              <w:txbxContent>
                <w:p w:rsidR="00E3489C" w:rsidRPr="0056718E" w:rsidRDefault="00E3489C" w:rsidP="0056718E">
                  <w:r>
                    <w:t>48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7" type="#_x0000_t72" style="position:absolute;left:0;text-align:left;margin-left:446.55pt;margin-top:38.1pt;width:41.45pt;height:50.7pt;z-index:251607040"/>
        </w:pict>
      </w:r>
      <w:r>
        <w:rPr>
          <w:noProof/>
          <w:lang w:eastAsia="tr-TR"/>
        </w:rPr>
        <w:pict>
          <v:shape id="_x0000_s1028" type="#_x0000_t72" style="position:absolute;left:0;text-align:left;margin-left:384.65pt;margin-top:39.75pt;width:41.45pt;height:50.7pt;z-index:251608064"/>
        </w:pict>
      </w:r>
      <w:r>
        <w:rPr>
          <w:noProof/>
          <w:lang w:eastAsia="tr-TR"/>
        </w:rPr>
        <w:pict>
          <v:shape id="_x0000_s1029" type="#_x0000_t72" style="position:absolute;left:0;text-align:left;margin-left:337.1pt;margin-top:39.75pt;width:41.45pt;height:50.7pt;z-index:251609088"/>
        </w:pict>
      </w:r>
      <w:r>
        <w:rPr>
          <w:noProof/>
          <w:lang w:eastAsia="tr-TR"/>
        </w:rPr>
        <w:pict>
          <v:shape id="_x0000_s1030" type="#_x0000_t72" style="position:absolute;left:0;text-align:left;margin-left:275.45pt;margin-top:39.75pt;width:41.45pt;height:50.7pt;z-index:251610112"/>
        </w:pict>
      </w:r>
      <w:r>
        <w:rPr>
          <w:noProof/>
          <w:lang w:eastAsia="tr-TR"/>
        </w:rPr>
        <w:pict>
          <v:shape id="_x0000_s1031" type="#_x0000_t72" style="position:absolute;left:0;text-align:left;margin-left:224.75pt;margin-top:38.1pt;width:41.45pt;height:50.7pt;z-index:251611136"/>
        </w:pict>
      </w:r>
      <w:r>
        <w:rPr>
          <w:noProof/>
          <w:lang w:eastAsia="tr-TR"/>
        </w:rPr>
        <w:pict>
          <v:shape id="_x0000_s1032" type="#_x0000_t72" style="position:absolute;left:0;text-align:left;margin-left:162.55pt;margin-top:42.45pt;width:41.45pt;height:50.7pt;z-index:251612160"/>
        </w:pict>
      </w:r>
      <w:r>
        <w:rPr>
          <w:noProof/>
          <w:lang w:eastAsia="tr-TR"/>
        </w:rPr>
        <w:pict>
          <v:oval id="_x0000_s1033" style="position:absolute;left:0;text-align:left;margin-left:419.35pt;margin-top:23.65pt;width:35.1pt;height:37.7pt;z-index:251606016">
            <v:textbox style="mso-next-textbox:#_x0000_s1033">
              <w:txbxContent>
                <w:p w:rsidR="00E3489C" w:rsidRDefault="00E3489C">
                  <w:r>
                    <w:t>54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4" style="position:absolute;left:0;text-align:left;margin-left:310.8pt;margin-top:23.65pt;width:35.1pt;height:37.7pt;z-index:251604992">
            <v:textbox style="mso-next-textbox:#_x0000_s1034">
              <w:txbxContent>
                <w:p w:rsidR="00E3489C" w:rsidRDefault="00E3489C">
                  <w:r>
                    <w:t>26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5" style="position:absolute;left:0;text-align:left;margin-left:196.8pt;margin-top:23.65pt;width:35.1pt;height:37.7pt;z-index:251603968">
            <v:textbox style="mso-next-textbox:#_x0000_s1035">
              <w:txbxContent>
                <w:p w:rsidR="00E3489C" w:rsidRDefault="00E3489C">
                  <w:r>
                    <w:t>14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36" type="#_x0000_t72" style="position:absolute;left:0;text-align:left;margin-left:38.8pt;margin-top:42.45pt;width:41.45pt;height:50.7pt;z-index:251601920">
            <v:textbox style="mso-next-textbox:#_x0000_s1036">
              <w:txbxContent>
                <w:p w:rsidR="00E3489C" w:rsidRDefault="00E3489C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72" style="position:absolute;left:0;text-align:left;margin-left:98.05pt;margin-top:38.1pt;width:41.45pt;height:50.7pt;z-index:251602944"/>
        </w:pict>
      </w:r>
      <w:r>
        <w:rPr>
          <w:noProof/>
          <w:lang w:eastAsia="tr-TR"/>
        </w:rPr>
        <w:pict>
          <v:oval id="_x0000_s1038" style="position:absolute;left:0;text-align:left;margin-left:72.25pt;margin-top:23.65pt;width:35.1pt;height:37.7pt;z-index:251600896">
            <v:textbox style="mso-next-textbox:#_x0000_s1038">
              <w:txbxContent>
                <w:p w:rsidR="00E3489C" w:rsidRDefault="00E3489C">
                  <w:r>
                    <w:t>8</w:t>
                  </w:r>
                </w:p>
              </w:txbxContent>
            </v:textbox>
          </v:oval>
        </w:pict>
      </w:r>
    </w:p>
    <w:p w:rsidR="00E3489C" w:rsidRPr="0056718E" w:rsidRDefault="00E3489C" w:rsidP="0056718E"/>
    <w:p w:rsidR="00E3489C" w:rsidRPr="0056718E" w:rsidRDefault="00E3489C" w:rsidP="0056718E"/>
    <w:p w:rsidR="00E3489C" w:rsidRPr="0056718E" w:rsidRDefault="00E3489C" w:rsidP="0056718E"/>
    <w:p w:rsidR="00E3489C" w:rsidRPr="0056718E" w:rsidRDefault="00E3489C" w:rsidP="0056718E">
      <w:r>
        <w:rPr>
          <w:noProof/>
          <w:lang w:eastAsia="tr-TR"/>
        </w:rPr>
        <w:pict>
          <v:oval id="_x0000_s1039" style="position:absolute;margin-left:423pt;margin-top:13.55pt;width:35.1pt;height:37.7pt;z-index:251614208">
            <v:textbox style="mso-next-textbox:#_x0000_s1039">
              <w:txbxContent>
                <w:p w:rsidR="00E3489C" w:rsidRDefault="00E3489C" w:rsidP="0056718E">
                  <w:r>
                    <w:t>80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0" style="position:absolute;margin-left:310.8pt;margin-top:17.35pt;width:35.1pt;height:37.7pt;z-index:251615232">
            <v:textbox style="mso-next-textbox:#_x0000_s1040">
              <w:txbxContent>
                <w:p w:rsidR="00E3489C" w:rsidRDefault="00E3489C" w:rsidP="0056718E">
                  <w:r>
                    <w:t>62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1" style="position:absolute;margin-left:196.8pt;margin-top:17.35pt;width:35.1pt;height:37.7pt;z-index:251616256">
            <v:textbox style="mso-next-textbox:#_x0000_s1041">
              <w:txbxContent>
                <w:p w:rsidR="00E3489C" w:rsidRDefault="00E3489C" w:rsidP="0056718E">
                  <w:r>
                    <w:t>60</w:t>
                  </w:r>
                </w:p>
              </w:txbxContent>
            </v:textbox>
          </v:oval>
        </w:pict>
      </w:r>
    </w:p>
    <w:p w:rsidR="00E3489C" w:rsidRDefault="00E3489C" w:rsidP="0056718E">
      <w:r>
        <w:rPr>
          <w:noProof/>
          <w:lang w:eastAsia="tr-TR"/>
        </w:rPr>
        <w:pict>
          <v:roundrect id="_x0000_s1042" style="position:absolute;margin-left:98.05pt;margin-top:16.7pt;width:34.3pt;height:36pt;z-index:251618304" arcsize="10923f"/>
        </w:pict>
      </w:r>
      <w:r>
        <w:rPr>
          <w:noProof/>
          <w:lang w:eastAsia="tr-TR"/>
        </w:rPr>
        <w:pict>
          <v:roundrect id="_x0000_s1043" style="position:absolute;margin-left:340.4pt;margin-top:20pt;width:34.3pt;height:36pt;z-index:251619328" arcsize="10923f"/>
        </w:pict>
      </w:r>
      <w:r>
        <w:rPr>
          <w:noProof/>
          <w:lang w:eastAsia="tr-TR"/>
        </w:rPr>
        <w:pict>
          <v:roundrect id="_x0000_s1044" style="position:absolute;margin-left:282.6pt;margin-top:20pt;width:34.3pt;height:36pt;z-index:251620352" arcsize="10923f"/>
        </w:pict>
      </w:r>
      <w:r>
        <w:rPr>
          <w:noProof/>
          <w:lang w:eastAsia="tr-TR"/>
        </w:rPr>
        <w:pict>
          <v:roundrect id="_x0000_s1045" style="position:absolute;margin-left:228.1pt;margin-top:20pt;width:34.3pt;height:36pt;z-index:251621376" arcsize="10923f"/>
        </w:pict>
      </w:r>
      <w:r>
        <w:rPr>
          <w:noProof/>
          <w:lang w:eastAsia="tr-TR"/>
        </w:rPr>
        <w:pict>
          <v:roundrect id="_x0000_s1046" style="position:absolute;margin-left:166.45pt;margin-top:20pt;width:34.3pt;height:36pt;z-index:251622400" arcsize="10923f"/>
        </w:pict>
      </w:r>
      <w:r>
        <w:rPr>
          <w:noProof/>
          <w:lang w:eastAsia="tr-TR"/>
        </w:rPr>
        <w:pict>
          <v:roundrect id="_x0000_s1047" style="position:absolute;margin-left:453.7pt;margin-top:16.7pt;width:34.3pt;height:36pt;z-index:251623424" arcsize="10923f"/>
        </w:pict>
      </w:r>
      <w:r>
        <w:rPr>
          <w:noProof/>
          <w:lang w:eastAsia="tr-TR"/>
        </w:rPr>
        <w:pict>
          <v:roundrect id="_x0000_s1048" style="position:absolute;margin-left:394.95pt;margin-top:16.7pt;width:34.3pt;height:36pt;z-index:251624448" arcsize="10923f"/>
        </w:pict>
      </w:r>
      <w:r>
        <w:rPr>
          <w:noProof/>
          <w:lang w:eastAsia="tr-TR"/>
        </w:rPr>
        <w:pict>
          <v:roundrect id="_x0000_s1049" style="position:absolute;margin-left:38.8pt;margin-top:16.7pt;width:34.3pt;height:36pt;z-index:251617280" arcsize="10923f"/>
        </w:pict>
      </w:r>
    </w:p>
    <w:p w:rsidR="00E3489C" w:rsidRDefault="00E3489C" w:rsidP="004240CA">
      <w:pPr>
        <w:tabs>
          <w:tab w:val="left" w:pos="1309"/>
          <w:tab w:val="right" w:pos="10631"/>
        </w:tabs>
      </w:pPr>
      <w:r>
        <w:tab/>
      </w:r>
      <w:r>
        <w:tab/>
      </w:r>
    </w:p>
    <w:p w:rsidR="00E3489C" w:rsidRDefault="00E3489C" w:rsidP="004240CA">
      <w:pPr>
        <w:tabs>
          <w:tab w:val="left" w:pos="1309"/>
          <w:tab w:val="right" w:pos="10631"/>
        </w:tabs>
      </w:pPr>
    </w:p>
    <w:p w:rsidR="00E3489C" w:rsidRDefault="00E3489C" w:rsidP="004240CA">
      <w:pPr>
        <w:pStyle w:val="ListParagraph"/>
        <w:numPr>
          <w:ilvl w:val="0"/>
          <w:numId w:val="2"/>
        </w:numPr>
        <w:tabs>
          <w:tab w:val="left" w:pos="1309"/>
          <w:tab w:val="right" w:pos="10631"/>
        </w:tabs>
      </w:pPr>
      <w:r>
        <w:t>3’er ritmik sayma yapan Ceren aşağıdaki sayılardan önce ve sonra gelen sayıları bulamamış. Hadi Ceren’e biraz yardım edelim.</w:t>
      </w:r>
    </w:p>
    <w:p w:rsidR="00E3489C" w:rsidRDefault="00E3489C" w:rsidP="004240CA">
      <w:pPr>
        <w:pStyle w:val="ListParagraph"/>
        <w:tabs>
          <w:tab w:val="left" w:pos="1309"/>
          <w:tab w:val="right" w:pos="10631"/>
        </w:tabs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0" type="#_x0000_t12" style="position:absolute;left:0;text-align:left;margin-left:224.75pt;margin-top:20.8pt;width:56.7pt;height:55.1pt;z-index:251627520">
            <v:textbox style="mso-next-textbox:#_x0000_s1050">
              <w:txbxContent>
                <w:p w:rsidR="00E3489C" w:rsidRDefault="00E3489C">
                  <w: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12" style="position:absolute;left:0;text-align:left;margin-left:384.65pt;margin-top:24.05pt;width:56.7pt;height:55.1pt;z-index:251634688">
            <v:textbox style="mso-next-textbox:#_x0000_s1051">
              <w:txbxContent>
                <w:p w:rsidR="00E3489C" w:rsidRDefault="00E3489C">
                  <w:r>
                    <w:t>21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12" style="position:absolute;left:0;text-align:left;margin-left:61.1pt;margin-top:24.05pt;width:56.7pt;height:55.1pt;z-index:251625472">
            <v:textbox style="mso-next-textbox:#_x0000_s1052">
              <w:txbxContent>
                <w:p w:rsidR="00E3489C" w:rsidRDefault="00E3489C">
                  <w:r>
                    <w:t>9</w:t>
                  </w:r>
                </w:p>
              </w:txbxContent>
            </v:textbox>
          </v:shape>
        </w:pict>
      </w:r>
    </w:p>
    <w:p w:rsidR="00E3489C" w:rsidRDefault="00E3489C" w:rsidP="004240CA"/>
    <w:p w:rsidR="00E3489C" w:rsidRDefault="00E3489C" w:rsidP="004240CA">
      <w:r>
        <w:rPr>
          <w:noProof/>
          <w:lang w:eastAsia="tr-TR"/>
        </w:rPr>
        <w:pict>
          <v:shape id="_x0000_s1053" type="#_x0000_t12" style="position:absolute;margin-left:340.4pt;margin-top:6.4pt;width:56.7pt;height:55.1pt;z-index:251633664"/>
        </w:pict>
      </w:r>
      <w:r>
        <w:rPr>
          <w:noProof/>
          <w:lang w:eastAsia="tr-TR"/>
        </w:rPr>
        <w:pict>
          <v:shape id="_x0000_s1054" type="#_x0000_t12" style="position:absolute;margin-left:178.35pt;margin-top:3.1pt;width:56.7pt;height:55.1pt;z-index:251636736"/>
        </w:pict>
      </w:r>
      <w:r>
        <w:rPr>
          <w:noProof/>
          <w:lang w:eastAsia="tr-TR"/>
        </w:rPr>
        <w:pict>
          <v:shape id="_x0000_s1055" type="#_x0000_t12" style="position:absolute;margin-left:269.85pt;margin-top:3.1pt;width:56.7pt;height:55.1pt;z-index:251635712"/>
        </w:pict>
      </w:r>
      <w:r>
        <w:rPr>
          <w:noProof/>
          <w:lang w:eastAsia="tr-TR"/>
        </w:rPr>
        <w:pict>
          <v:shape id="_x0000_s1056" type="#_x0000_t12" style="position:absolute;margin-left:429.25pt;margin-top:6.4pt;width:56.7pt;height:55.1pt;z-index:251632640"/>
        </w:pict>
      </w:r>
      <w:r>
        <w:rPr>
          <w:noProof/>
          <w:lang w:eastAsia="tr-TR"/>
        </w:rPr>
        <w:pict>
          <v:shape id="_x0000_s1057" type="#_x0000_t12" style="position:absolute;margin-left:16.4pt;margin-top:6.4pt;width:56.7pt;height:55.1pt;z-index:251626496"/>
        </w:pict>
      </w:r>
      <w:r>
        <w:rPr>
          <w:noProof/>
          <w:lang w:eastAsia="tr-TR"/>
        </w:rPr>
        <w:pict>
          <v:shape id="_x0000_s1058" type="#_x0000_t12" style="position:absolute;margin-left:105.85pt;margin-top:6.4pt;width:56.7pt;height:55.1pt;z-index:251628544"/>
        </w:pict>
      </w:r>
    </w:p>
    <w:p w:rsidR="00E3489C" w:rsidRDefault="00E3489C" w:rsidP="0056718E"/>
    <w:p w:rsidR="00E3489C" w:rsidRDefault="00E3489C" w:rsidP="0056718E">
      <w:pPr>
        <w:tabs>
          <w:tab w:val="left" w:pos="3469"/>
        </w:tabs>
      </w:pPr>
      <w:r>
        <w:rPr>
          <w:noProof/>
          <w:lang w:eastAsia="tr-TR"/>
        </w:rPr>
        <w:pict>
          <v:shape id="_x0000_s1059" type="#_x0000_t12" style="position:absolute;margin-left:438.15pt;margin-top:70.15pt;width:56.7pt;height:55.1pt;z-index:251637760"/>
        </w:pict>
      </w:r>
      <w:r>
        <w:rPr>
          <w:noProof/>
          <w:lang w:eastAsia="tr-TR"/>
        </w:rPr>
        <w:pict>
          <v:shape id="_x0000_s1060" type="#_x0000_t12" style="position:absolute;margin-left:349.1pt;margin-top:70.15pt;width:56.7pt;height:55.1pt;z-index:251638784"/>
        </w:pict>
      </w:r>
      <w:r>
        <w:rPr>
          <w:noProof/>
          <w:lang w:eastAsia="tr-TR"/>
        </w:rPr>
        <w:pict>
          <v:shape id="_x0000_s1061" type="#_x0000_t12" style="position:absolute;margin-left:394.95pt;margin-top:37.4pt;width:56.7pt;height:55.1pt;z-index:251639808">
            <v:textbox style="mso-next-textbox:#_x0000_s1061">
              <w:txbxContent>
                <w:p w:rsidR="00E3489C" w:rsidRDefault="00E3489C">
                  <w: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12" style="position:absolute;margin-left:275.45pt;margin-top:70.15pt;width:56.7pt;height:55.1pt;z-index:251640832"/>
        </w:pict>
      </w:r>
      <w:r>
        <w:rPr>
          <w:noProof/>
          <w:lang w:eastAsia="tr-TR"/>
        </w:rPr>
        <w:pict>
          <v:shape id="_x0000_s1063" type="#_x0000_t12" style="position:absolute;margin-left:187.65pt;margin-top:70.15pt;width:56.7pt;height:55.1pt;z-index:251641856"/>
        </w:pict>
      </w:r>
      <w:r>
        <w:rPr>
          <w:noProof/>
          <w:lang w:eastAsia="tr-TR"/>
        </w:rPr>
        <w:pict>
          <v:shape id="_x0000_s1064" type="#_x0000_t12" style="position:absolute;margin-left:231.9pt;margin-top:37.4pt;width:56.7pt;height:55.1pt;z-index:251642880">
            <v:textbox style="mso-next-textbox:#_x0000_s1064">
              <w:txbxContent>
                <w:p w:rsidR="00E3489C" w:rsidRDefault="00E3489C">
                  <w:r>
                    <w:t>27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2" style="position:absolute;margin-left:107.35pt;margin-top:59.75pt;width:56.7pt;height:55.1pt;z-index:251631616"/>
        </w:pict>
      </w:r>
      <w:r>
        <w:rPr>
          <w:noProof/>
          <w:lang w:eastAsia="tr-TR"/>
        </w:rPr>
        <w:pict>
          <v:shape id="_x0000_s1066" type="#_x0000_t12" style="position:absolute;margin-left:16.4pt;margin-top:59.75pt;width:56.7pt;height:55.1pt;z-index:251630592"/>
        </w:pict>
      </w:r>
      <w:r>
        <w:rPr>
          <w:noProof/>
          <w:lang w:eastAsia="tr-TR"/>
        </w:rPr>
        <w:pict>
          <v:shape id="_x0000_s1067" type="#_x0000_t12" style="position:absolute;margin-left:61.1pt;margin-top:26.5pt;width:56.7pt;height:55.1pt;z-index:251629568">
            <v:textbox style="mso-next-textbox:#_x0000_s1067">
              <w:txbxContent>
                <w:p w:rsidR="00E3489C" w:rsidRDefault="00E3489C">
                  <w:r>
                    <w:t>6</w:t>
                  </w:r>
                </w:p>
              </w:txbxContent>
            </v:textbox>
          </v:shape>
        </w:pict>
      </w:r>
      <w:r>
        <w:tab/>
      </w:r>
    </w:p>
    <w:p w:rsidR="00E3489C" w:rsidRPr="004240CA" w:rsidRDefault="00E3489C" w:rsidP="004240CA"/>
    <w:p w:rsidR="00E3489C" w:rsidRPr="004240CA" w:rsidRDefault="00E3489C" w:rsidP="004240CA"/>
    <w:p w:rsidR="00E3489C" w:rsidRDefault="00E3489C" w:rsidP="004240CA"/>
    <w:p w:rsidR="00E3489C" w:rsidRDefault="00E3489C" w:rsidP="004240CA">
      <w:pPr>
        <w:jc w:val="right"/>
      </w:pPr>
    </w:p>
    <w:p w:rsidR="00E3489C" w:rsidRDefault="00E3489C" w:rsidP="004240CA">
      <w:pPr>
        <w:pStyle w:val="ListParagraph"/>
        <w:numPr>
          <w:ilvl w:val="0"/>
          <w:numId w:val="2"/>
        </w:numPr>
        <w:tabs>
          <w:tab w:val="left" w:pos="502"/>
        </w:tabs>
      </w:pPr>
      <w:r>
        <w:t>Öğretmeni Mert’i tahtaya kaldırdı. Mert 4’er ritmik sayma yapacaktı. Ama çok heyecanlandı. Şimdi de biraz Mert’e yardım edelim.</w:t>
      </w:r>
    </w:p>
    <w:p w:rsidR="00E3489C" w:rsidRDefault="00E3489C" w:rsidP="004240CA">
      <w:pPr>
        <w:jc w:val="right"/>
      </w:pP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8" type="#_x0000_t183" style="position:absolute;left:0;text-align:left;margin-left:458.1pt;margin-top:4.5pt;width:52.1pt;height:54.55pt;z-index:251644928"/>
        </w:pict>
      </w:r>
      <w:r>
        <w:rPr>
          <w:noProof/>
          <w:lang w:eastAsia="tr-TR"/>
        </w:rPr>
        <w:pict>
          <v:shape id="_x0000_s1069" type="#_x0000_t183" style="position:absolute;left:0;text-align:left;margin-left:405.8pt;margin-top:4.5pt;width:52.1pt;height:54.55pt;z-index:251651072">
            <v:textbox style="mso-next-textbox:#_x0000_s1069">
              <w:txbxContent>
                <w:p w:rsidR="00E3489C" w:rsidRDefault="00E3489C">
                  <w:r>
                    <w:t>36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83" style="position:absolute;left:0;text-align:left;margin-left:353.7pt;margin-top:4.5pt;width:52.1pt;height:54.55pt;z-index:251652096"/>
        </w:pict>
      </w:r>
      <w:r>
        <w:rPr>
          <w:noProof/>
          <w:lang w:eastAsia="tr-TR"/>
        </w:rPr>
        <w:pict>
          <v:shape id="_x0000_s1071" type="#_x0000_t183" style="position:absolute;left:0;text-align:left;margin-left:279.1pt;margin-top:4.5pt;width:52.1pt;height:54.55pt;z-index:251650048"/>
        </w:pict>
      </w:r>
      <w:r>
        <w:rPr>
          <w:noProof/>
          <w:lang w:eastAsia="tr-TR"/>
        </w:rPr>
        <w:pict>
          <v:shape id="_x0000_s1072" type="#_x0000_t183" style="position:absolute;left:0;text-align:left;margin-left:227pt;margin-top:4.5pt;width:52.1pt;height:54.55pt;z-index:251648000">
            <v:textbox style="mso-next-textbox:#_x0000_s1072">
              <w:txbxContent>
                <w:p w:rsidR="00E3489C" w:rsidRDefault="00E3489C">
                  <w:r>
                    <w:t>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183" style="position:absolute;left:0;text-align:left;margin-left:174.9pt;margin-top:4.5pt;width:52.1pt;height:54.55pt;z-index:251649024"/>
        </w:pict>
      </w:r>
      <w:r>
        <w:rPr>
          <w:noProof/>
          <w:lang w:eastAsia="tr-TR"/>
        </w:rPr>
        <w:pict>
          <v:shape id="_x0000_s1074" type="#_x0000_t183" style="position:absolute;left:0;text-align:left;margin-left:103.9pt;margin-top:4.5pt;width:52.1pt;height:54.55pt;z-index:251646976"/>
        </w:pict>
      </w:r>
      <w:r>
        <w:rPr>
          <w:noProof/>
          <w:lang w:eastAsia="tr-TR"/>
        </w:rPr>
        <w:pict>
          <v:shape id="_x0000_s1075" type="#_x0000_t183" style="position:absolute;left:0;text-align:left;margin-left:51.55pt;margin-top:4.5pt;width:52.1pt;height:54.55pt;z-index:251645952">
            <v:textbox style="mso-next-textbox:#_x0000_s1075">
              <w:txbxContent>
                <w:p w:rsidR="00E3489C" w:rsidRDefault="00E3489C">
                  <w: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183" style="position:absolute;left:0;text-align:left;margin-left:-.55pt;margin-top:4.5pt;width:52.1pt;height:54.55pt;z-index:251643904"/>
        </w:pict>
      </w:r>
    </w:p>
    <w:p w:rsidR="00E3489C" w:rsidRDefault="00E3489C" w:rsidP="004240CA">
      <w:pPr>
        <w:jc w:val="right"/>
      </w:pPr>
    </w:p>
    <w:p w:rsidR="00E3489C" w:rsidRDefault="00E3489C" w:rsidP="004240CA">
      <w:pPr>
        <w:jc w:val="right"/>
      </w:pPr>
      <w:r>
        <w:rPr>
          <w:noProof/>
          <w:lang w:eastAsia="tr-TR"/>
        </w:rPr>
        <w:pict>
          <v:shape id="_x0000_s1077" type="#_x0000_t183" style="position:absolute;left:0;text-align:left;margin-left:280.05pt;margin-top:23.4pt;width:52.1pt;height:54.55pt;z-index:251656192"/>
        </w:pict>
      </w:r>
      <w:r>
        <w:rPr>
          <w:noProof/>
          <w:lang w:eastAsia="tr-TR"/>
        </w:rPr>
        <w:pict>
          <v:shape id="_x0000_s1078" type="#_x0000_t183" style="position:absolute;left:0;text-align:left;margin-left:227pt;margin-top:23.4pt;width:52.1pt;height:54.55pt;z-index:251657216">
            <v:textbox style="mso-next-textbox:#_x0000_s1078">
              <w:txbxContent>
                <w:p w:rsidR="00E3489C" w:rsidRDefault="00E3489C">
                  <w: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183" style="position:absolute;left:0;text-align:left;margin-left:174.9pt;margin-top:23.4pt;width:52.1pt;height:54.55pt;z-index:251658240"/>
        </w:pict>
      </w:r>
      <w:r>
        <w:rPr>
          <w:noProof/>
          <w:lang w:eastAsia="tr-TR"/>
        </w:rPr>
        <w:pict>
          <v:shape id="_x0000_s1080" type="#_x0000_t183" style="position:absolute;left:0;text-align:left;margin-left:458.1pt;margin-top:20.15pt;width:52.1pt;height:54.55pt;z-index:251659264"/>
        </w:pict>
      </w:r>
      <w:r>
        <w:rPr>
          <w:noProof/>
          <w:lang w:eastAsia="tr-TR"/>
        </w:rPr>
        <w:pict>
          <v:shape id="_x0000_s1081" type="#_x0000_t183" style="position:absolute;left:0;text-align:left;margin-left:406pt;margin-top:20.15pt;width:52.1pt;height:54.55pt;z-index:251660288">
            <v:textbox style="mso-next-textbox:#_x0000_s1081">
              <w:txbxContent>
                <w:p w:rsidR="00E3489C" w:rsidRDefault="00E3489C">
                  <w:r>
                    <w:t>28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183" style="position:absolute;left:0;text-align:left;margin-left:353.7pt;margin-top:20.15pt;width:52.1pt;height:54.55pt;z-index:251661312"/>
        </w:pict>
      </w:r>
    </w:p>
    <w:p w:rsidR="00E3489C" w:rsidRDefault="00E3489C" w:rsidP="004240CA">
      <w:pPr>
        <w:jc w:val="right"/>
      </w:pPr>
      <w:r>
        <w:rPr>
          <w:noProof/>
          <w:lang w:eastAsia="tr-TR"/>
        </w:rPr>
        <w:pict>
          <v:shape id="_x0000_s1083" type="#_x0000_t183" style="position:absolute;left:0;text-align:left;margin-left:100.1pt;margin-top:6.7pt;width:52.1pt;height:54.55pt;z-index:251653120"/>
        </w:pict>
      </w:r>
      <w:r>
        <w:rPr>
          <w:noProof/>
          <w:lang w:eastAsia="tr-TR"/>
        </w:rPr>
        <w:pict>
          <v:shape id="_x0000_s1084" type="#_x0000_t183" style="position:absolute;left:0;text-align:left;margin-left:48pt;margin-top:6.7pt;width:52.1pt;height:54.55pt;z-index:251654144">
            <v:textbox style="mso-next-textbox:#_x0000_s1084">
              <w:txbxContent>
                <w:p w:rsidR="00E3489C" w:rsidRDefault="00E3489C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183" style="position:absolute;left:0;text-align:left;margin-left:-4.1pt;margin-top:6.7pt;width:52.1pt;height:54.55pt;z-index:251655168"/>
        </w:pict>
      </w:r>
    </w:p>
    <w:p w:rsidR="00E3489C" w:rsidRDefault="00E3489C" w:rsidP="004240CA">
      <w:pPr>
        <w:jc w:val="right"/>
      </w:pPr>
    </w:p>
    <w:p w:rsidR="00E3489C" w:rsidRDefault="00E3489C" w:rsidP="004240CA">
      <w:pPr>
        <w:jc w:val="right"/>
      </w:pPr>
    </w:p>
    <w:p w:rsidR="00E3489C" w:rsidRDefault="00E3489C" w:rsidP="004B66BC"/>
    <w:p w:rsidR="00E3489C" w:rsidRDefault="00E3489C" w:rsidP="004B66BC"/>
    <w:p w:rsidR="00E3489C" w:rsidRDefault="00E3489C" w:rsidP="004B66BC"/>
    <w:p w:rsidR="00E3489C" w:rsidRDefault="00E3489C" w:rsidP="004B66BC">
      <w:pPr>
        <w:pStyle w:val="ListParagraph"/>
        <w:numPr>
          <w:ilvl w:val="0"/>
          <w:numId w:val="2"/>
        </w:numPr>
      </w:pPr>
      <w:r>
        <w:rPr>
          <w:noProof/>
          <w:lang w:eastAsia="tr-TR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86" type="#_x0000_t99" style="position:absolute;left:0;text-align:left;margin-left:79.1pt;margin-top:38.15pt;width:44.15pt;height:17.5pt;z-index:251671552"/>
        </w:pict>
      </w:r>
      <w:r>
        <w:rPr>
          <w:noProof/>
          <w:lang w:eastAsia="tr-TR"/>
        </w:rPr>
        <w:pict>
          <v:shape id="_x0000_s1087" type="#_x0000_t99" style="position:absolute;left:0;text-align:left;margin-left:142.3pt;margin-top:38.15pt;width:44.15pt;height:17.5pt;z-index:251672576"/>
        </w:pict>
      </w:r>
      <w:r>
        <w:rPr>
          <w:noProof/>
          <w:lang w:eastAsia="tr-TR"/>
        </w:rPr>
        <w:pict>
          <v:shape id="_x0000_s1088" type="#_x0000_t99" style="position:absolute;left:0;text-align:left;margin-left:211.65pt;margin-top:41.4pt;width:44.15pt;height:17.5pt;z-index:251673600"/>
        </w:pict>
      </w:r>
      <w:r>
        <w:rPr>
          <w:noProof/>
          <w:lang w:eastAsia="tr-TR"/>
        </w:rPr>
        <w:pict>
          <v:shape id="_x0000_s1089" type="#_x0000_t99" style="position:absolute;left:0;text-align:left;margin-left:273.3pt;margin-top:41.4pt;width:44.15pt;height:17.5pt;z-index:251674624"/>
        </w:pict>
      </w:r>
      <w:r>
        <w:rPr>
          <w:noProof/>
          <w:lang w:eastAsia="tr-TR"/>
        </w:rPr>
        <w:pict>
          <v:shape id="_x0000_s1090" type="#_x0000_t99" style="position:absolute;left:0;text-align:left;margin-left:337.05pt;margin-top:38.15pt;width:44.15pt;height:17.5pt;z-index:251675648"/>
        </w:pict>
      </w:r>
      <w:r>
        <w:rPr>
          <w:noProof/>
          <w:lang w:eastAsia="tr-TR"/>
        </w:rPr>
        <w:pict>
          <v:shape id="_x0000_s1091" type="#_x0000_t99" style="position:absolute;left:0;text-align:left;margin-left:403.65pt;margin-top:38.15pt;width:44.15pt;height:17.5pt;z-index:251676672"/>
        </w:pict>
      </w:r>
      <w:r>
        <w:rPr>
          <w:noProof/>
          <w:lang w:eastAsia="tr-TR"/>
        </w:rPr>
        <w:pict>
          <v:shape id="_x0000_s1092" type="#_x0000_t99" style="position:absolute;left:0;text-align:left;margin-left:473.5pt;margin-top:44.15pt;width:44.15pt;height:17.5pt;z-index:251677696" adj=",-2181959,10800"/>
        </w:pict>
      </w:r>
      <w:r>
        <w:rPr>
          <w:noProof/>
          <w:lang w:eastAsia="tr-TR"/>
        </w:rPr>
        <w:pict>
          <v:shape id="_x0000_s1093" type="#_x0000_t99" style="position:absolute;left:0;text-align:left;margin-left:15.85pt;margin-top:34.9pt;width:44.15pt;height:17.5pt;z-index:251670528"/>
        </w:pict>
      </w:r>
      <w:r>
        <w:rPr>
          <w:noProof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94" type="#_x0000_t123" style="position:absolute;left:0;text-align:left;margin-left:469.65pt;margin-top:55.65pt;width:48pt;height:48pt;z-index:251666432">
            <v:textbox style="mso-next-textbox:#_x0000_s1094">
              <w:txbxContent>
                <w:p w:rsidR="00E3489C" w:rsidRDefault="00E3489C">
                  <w:r>
                    <w:t xml:space="preserve">  50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5" type="#_x0000_t123" style="position:absolute;left:0;text-align:left;margin-left:399.8pt;margin-top:55.65pt;width:48pt;height:48pt;z-index:251665408">
            <v:textbox style="mso-next-textbox:#_x0000_s1095">
              <w:txbxContent>
                <w:p w:rsidR="00E3489C" w:rsidRDefault="00E3489C">
                  <w:r>
                    <w:t xml:space="preserve">  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6" type="#_x0000_t123" style="position:absolute;left:0;text-align:left;margin-left:337.05pt;margin-top:55.65pt;width:48pt;height:48pt;z-index:251667456">
            <v:textbox style="mso-next-textbox:#_x0000_s1096">
              <w:txbxContent>
                <w:p w:rsidR="00E3489C" w:rsidRDefault="00E3489C">
                  <w:r>
                    <w:t xml:space="preserve">  35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7" type="#_x0000_t123" style="position:absolute;left:0;text-align:left;margin-left:273.3pt;margin-top:55.65pt;width:48pt;height:48pt;z-index:251668480">
            <v:textbox style="mso-next-textbox:#_x0000_s1097">
              <w:txbxContent>
                <w:p w:rsidR="00E3489C" w:rsidRDefault="00E3489C">
                  <w:r>
                    <w:t xml:space="preserve">  85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123" style="position:absolute;left:0;text-align:left;margin-left:207.8pt;margin-top:55.65pt;width:48pt;height:48pt;z-index:251669504">
            <v:textbox style="mso-next-textbox:#_x0000_s1098">
              <w:txbxContent>
                <w:p w:rsidR="00E3489C" w:rsidRDefault="00E3489C">
                  <w:r>
                    <w:t xml:space="preserve">  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123" style="position:absolute;left:0;text-align:left;margin-left:142.3pt;margin-top:55.65pt;width:48pt;height:48pt;z-index:251664384">
            <v:textbox style="mso-next-textbox:#_x0000_s1099">
              <w:txbxContent>
                <w:p w:rsidR="00E3489C" w:rsidRDefault="00E3489C">
                  <w:r>
                    <w:t xml:space="preserve">  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0" type="#_x0000_t123" style="position:absolute;left:0;text-align:left;margin-left:79.1pt;margin-top:55.65pt;width:48pt;height:48pt;z-index:251663360">
            <v:textbox style="mso-next-textbox:#_x0000_s1100">
              <w:txbxContent>
                <w:p w:rsidR="00E3489C" w:rsidRDefault="00E3489C">
                  <w:r>
                    <w:t xml:space="preserve">   25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1" type="#_x0000_t123" style="position:absolute;left:0;text-align:left;margin-left:15.85pt;margin-top:55.65pt;width:48pt;height:48pt;z-index:251662336">
            <v:textbox style="mso-next-textbox:#_x0000_s1101">
              <w:txbxContent>
                <w:p w:rsidR="00E3489C" w:rsidRDefault="00E3489C">
                  <w:r>
                    <w:t xml:space="preserve">    5</w:t>
                  </w:r>
                </w:p>
              </w:txbxContent>
            </v:textbox>
          </v:shape>
        </w:pict>
      </w:r>
      <w:r>
        <w:t>Aşağıda 5’er ritmik sayma için bölmeli kutular verilmiştir. Üzerinde bulunan okların yardımıyla ritmik saymayı devam ettirelim.</w:t>
      </w:r>
    </w:p>
    <w:p w:rsidR="00E3489C" w:rsidRPr="00454D07" w:rsidRDefault="00E3489C" w:rsidP="00454D07"/>
    <w:p w:rsidR="00E3489C" w:rsidRPr="00454D07" w:rsidRDefault="00E3489C" w:rsidP="00454D07"/>
    <w:p w:rsidR="00E3489C" w:rsidRPr="00454D07" w:rsidRDefault="00E3489C" w:rsidP="00454D07"/>
    <w:p w:rsidR="00E3489C" w:rsidRDefault="00E3489C" w:rsidP="00454D07">
      <w:pPr>
        <w:pStyle w:val="ListParagraph"/>
        <w:numPr>
          <w:ilvl w:val="0"/>
          <w:numId w:val="2"/>
        </w:numPr>
      </w:pPr>
      <w:r>
        <w:rPr>
          <w:noProof/>
          <w:lang w:eastAsia="tr-TR"/>
        </w:rPr>
        <w:pict>
          <v:shape id="_x0000_s1102" type="#_x0000_t99" style="position:absolute;left:0;text-align:left;margin-left:277.15pt;margin-top:39.35pt;width:44.15pt;height:17.5pt;z-index:251689984" adj=",-2181959,10800"/>
        </w:pict>
      </w:r>
      <w:r>
        <w:rPr>
          <w:noProof/>
          <w:lang w:eastAsia="tr-TR"/>
        </w:rPr>
        <w:pict>
          <v:shape id="_x0000_s1103" type="#_x0000_t99" style="position:absolute;left:0;text-align:left;margin-left:350.75pt;margin-top:39.35pt;width:44.15pt;height:17.5pt;z-index:251691008" adj=",-2181959,10800"/>
        </w:pict>
      </w:r>
      <w:r>
        <w:rPr>
          <w:noProof/>
          <w:lang w:eastAsia="tr-TR"/>
        </w:rPr>
        <w:pict>
          <v:shape id="_x0000_s1104" type="#_x0000_t99" style="position:absolute;left:0;text-align:left;margin-left:416.2pt;margin-top:39.35pt;width:44.15pt;height:17.5pt;z-index:251692032" adj=",-2181959,10800"/>
        </w:pict>
      </w:r>
      <w:r>
        <w:rPr>
          <w:noProof/>
          <w:lang w:eastAsia="tr-TR"/>
        </w:rPr>
        <w:pict>
          <v:shape id="_x0000_s1105" type="#_x0000_t99" style="position:absolute;left:0;text-align:left;margin-left:489.35pt;margin-top:39.35pt;width:44.15pt;height:17.5pt;z-index:251693056" adj=",-2181959,10800"/>
        </w:pict>
      </w:r>
      <w:r>
        <w:rPr>
          <w:noProof/>
          <w:lang w:eastAsia="tr-TR"/>
        </w:rPr>
        <w:pict>
          <v:shape id="_x0000_s1106" type="#_x0000_t99" style="position:absolute;left:0;text-align:left;margin-left:-8.7pt;margin-top:39.35pt;width:44.15pt;height:17.5pt;z-index:251686912" adj=",-2181959,10800"/>
        </w:pict>
      </w:r>
      <w:r>
        <w:t>Aşağıda 10’ar ritmik sayma için bölmeli kutular verilmiştir. Üzerinde bulunan okların yardımıyla ritmik saymayı devam ettirelim.</w:t>
      </w:r>
    </w:p>
    <w:p w:rsidR="00E3489C" w:rsidRPr="00454D07" w:rsidRDefault="00E3489C" w:rsidP="00454D07">
      <w:pPr>
        <w:ind w:left="360"/>
      </w:pPr>
      <w:r>
        <w:rPr>
          <w:noProof/>
          <w:lang w:eastAsia="tr-TR"/>
        </w:rPr>
        <w:pict>
          <v:shape id="_x0000_s1107" type="#_x0000_t99" style="position:absolute;left:0;text-align:left;margin-left:63.85pt;margin-top:2.8pt;width:44.15pt;height:17.5pt;z-index:251695104" adj=",-2181959,10800"/>
        </w:pict>
      </w:r>
      <w:r>
        <w:rPr>
          <w:noProof/>
          <w:lang w:eastAsia="tr-TR"/>
        </w:rPr>
        <w:pict>
          <v:shape id="_x0000_s1108" type="#_x0000_t99" style="position:absolute;left:0;text-align:left;margin-left:139.1pt;margin-top:2.8pt;width:44.15pt;height:17.5pt;z-index:251687936" adj=",-2181959,10800"/>
        </w:pict>
      </w:r>
      <w:r>
        <w:rPr>
          <w:noProof/>
          <w:lang w:eastAsia="tr-TR"/>
        </w:rPr>
        <w:pict>
          <v:shape id="_x0000_s1109" type="#_x0000_t99" style="position:absolute;left:0;text-align:left;margin-left:211.65pt;margin-top:2.8pt;width:44.15pt;height:17.5pt;z-index:251688960" adj=",-2181959,10800"/>
        </w:pict>
      </w:r>
      <w:r>
        <w:rPr>
          <w:noProof/>
          <w:lang w:eastAsia="tr-TR"/>
        </w:rPr>
        <w:pict>
          <v:shape id="_x0000_s1110" type="#_x0000_t99" style="position:absolute;left:0;text-align:left;margin-left:557.5pt;margin-top:-29.95pt;width:44.15pt;height:17.5pt;z-index:251694080" adj=",-2181959,10800"/>
        </w:pict>
      </w:r>
      <w:r>
        <w:rPr>
          <w:noProof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111" type="#_x0000_t124" style="position:absolute;left:0;text-align:left;margin-left:477.2pt;margin-top:9.9pt;width:57.85pt;height:58.4pt;z-index:251685888">
            <v:textbox style="mso-next-textbox:#_x0000_s1111">
              <w:txbxContent>
                <w:p w:rsidR="00E3489C" w:rsidRDefault="00E3489C">
                  <w:r>
                    <w:t>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2" type="#_x0000_t124" style="position:absolute;left:0;text-align:left;margin-left:409pt;margin-top:9.9pt;width:57.85pt;height:58.4pt;z-index:251684864">
            <v:textbox style="mso-next-textbox:#_x0000_s1112">
              <w:txbxContent>
                <w:p w:rsidR="00E3489C" w:rsidRDefault="00E3489C">
                  <w: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3" type="#_x0000_t124" style="position:absolute;left:0;text-align:left;margin-left:341.95pt;margin-top:11.5pt;width:57.85pt;height:58.4pt;z-index:251683840">
            <v:textbox style="mso-next-textbox:#_x0000_s1113">
              <w:txbxContent>
                <w:p w:rsidR="00E3489C" w:rsidRDefault="00E3489C">
                  <w: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4" type="#_x0000_t124" style="position:absolute;left:0;text-align:left;margin-left:273.3pt;margin-top:11.5pt;width:57.85pt;height:58.4pt;z-index:251682816">
            <v:textbox style="mso-next-textbox:#_x0000_s1114">
              <w:txbxContent>
                <w:p w:rsidR="00E3489C" w:rsidRDefault="00E3489C">
                  <w: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5" type="#_x0000_t124" style="position:absolute;left:0;text-align:left;margin-left:203.45pt;margin-top:11.5pt;width:57.85pt;height:58.4pt;z-index:251681792">
            <v:textbox style="mso-next-textbox:#_x0000_s1115">
              <w:txbxContent>
                <w:p w:rsidR="00E3489C" w:rsidRDefault="00E3489C">
                  <w:r>
                    <w:t>50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6" type="#_x0000_t124" style="position:absolute;left:0;text-align:left;margin-left:132.45pt;margin-top:11.5pt;width:57.85pt;height:58.4pt;z-index:251680768">
            <v:textbox style="mso-next-textbox:#_x0000_s1116">
              <w:txbxContent>
                <w:p w:rsidR="00E3489C" w:rsidRDefault="00E3489C">
                  <w: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7" type="#_x0000_t124" style="position:absolute;left:0;text-align:left;margin-left:56.75pt;margin-top:11.5pt;width:57.85pt;height:58.4pt;z-index:251679744">
            <v:textbox style="mso-next-textbox:#_x0000_s1117">
              <w:txbxContent>
                <w:p w:rsidR="00E3489C" w:rsidRDefault="00E3489C">
                  <w:r>
                    <w:t>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8" type="#_x0000_t124" style="position:absolute;left:0;text-align:left;margin-left:-12.55pt;margin-top:11.5pt;width:57.85pt;height:58.4pt;z-index:251678720">
            <v:textbox style="mso-next-textbox:#_x0000_s1118">
              <w:txbxContent>
                <w:p w:rsidR="00E3489C" w:rsidRDefault="00E3489C">
                  <w:r>
                    <w:t>10</w:t>
                  </w:r>
                </w:p>
              </w:txbxContent>
            </v:textbox>
          </v:shape>
        </w:pict>
      </w:r>
    </w:p>
    <w:p w:rsidR="00E3489C" w:rsidRDefault="00E3489C" w:rsidP="00454D07">
      <w:pPr>
        <w:ind w:left="36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9" type="#_x0000_t32" style="position:absolute;left:0;text-align:left;margin-left:153.8pt;margin-top:154.1pt;width:0;height:43.6pt;z-index:2517063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0" type="#_x0000_t32" style="position:absolute;left:0;text-align:left;margin-left:229.1pt;margin-top:76.1pt;width:0;height:43.6pt;z-index:2517053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1" type="#_x0000_t32" style="position:absolute;left:0;text-align:left;margin-left:247.15pt;margin-top:119.7pt;width:.95pt;height:345.3pt;z-index:251704320" o:connectortype="straight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22" type="#_x0000_t96" style="position:absolute;left:0;text-align:left;margin-left:211.65pt;margin-top:119.7pt;width:1in;height:1in;z-index:251696128">
            <v:textbox style="mso-next-textbox:#_x0000_s1122">
              <w:txbxContent>
                <w:p w:rsidR="00E3489C" w:rsidRDefault="00E3489C"/>
              </w:txbxContent>
            </v:textbox>
          </v:shape>
        </w:pict>
      </w: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23" type="#_x0000_t9" style="position:absolute;left:0;text-align:left;margin-left:183.25pt;margin-top:191.7pt;width:131pt;height:170.2pt;z-index:251703296"/>
        </w:pict>
      </w:r>
      <w:r>
        <w:rPr>
          <w:noProof/>
          <w:lang w:eastAsia="tr-TR"/>
        </w:rPr>
        <w:pict>
          <v:rect id="_x0000_s1124" style="position:absolute;left:0;text-align:left;margin-left:175.15pt;margin-top:457.35pt;width:1in;height:34.35pt;z-index:251702272"/>
        </w:pict>
      </w:r>
      <w:r>
        <w:rPr>
          <w:noProof/>
          <w:lang w:eastAsia="tr-TR"/>
        </w:rPr>
        <w:pict>
          <v:rect id="_x0000_s1125" style="position:absolute;left:0;text-align:left;margin-left:248.1pt;margin-top:457.35pt;width:1in;height:34.35pt;z-index:251701248"/>
        </w:pict>
      </w:r>
      <w:r>
        <w:rPr>
          <w:noProof/>
          <w:lang w:eastAsia="tr-TR"/>
        </w:rPr>
        <w:pict>
          <v:rect id="_x0000_s1126" style="position:absolute;left:0;text-align:left;margin-left:211.65pt;margin-top:361.9pt;width:35.5pt;height:95.45pt;z-index:251699200"/>
        </w:pict>
      </w:r>
      <w:r>
        <w:rPr>
          <w:noProof/>
          <w:lang w:eastAsia="tr-TR"/>
        </w:rPr>
        <w:pict>
          <v:rect id="_x0000_s1127" style="position:absolute;left:0;text-align:left;margin-left:248.1pt;margin-top:361.9pt;width:35.5pt;height:95.45pt;z-index:251700224"/>
        </w:pict>
      </w:r>
      <w:r>
        <w:rPr>
          <w:noProof/>
          <w:lang w:eastAsia="tr-TR"/>
        </w:rPr>
        <w:pict>
          <v:rect id="_x0000_s1128" style="position:absolute;left:0;text-align:left;margin-left:114.6pt;margin-top:201pt;width:108.55pt;height:26.75pt;z-index:251698176"/>
        </w:pict>
      </w:r>
      <w:r>
        <w:rPr>
          <w:noProof/>
          <w:lang w:eastAsia="tr-TR"/>
        </w:rPr>
        <w:pict>
          <v:rect id="_x0000_s1129" style="position:absolute;left:0;text-align:left;margin-left:268.4pt;margin-top:201pt;width:108.55pt;height:26.75pt;z-index:251697152"/>
        </w:pict>
      </w:r>
    </w:p>
    <w:p w:rsidR="00E3489C" w:rsidRPr="00FC5991" w:rsidRDefault="00E3489C" w:rsidP="00FC5991"/>
    <w:p w:rsidR="00E3489C" w:rsidRDefault="00E3489C" w:rsidP="00FC5991">
      <w:pPr>
        <w:pStyle w:val="ListParagraph"/>
        <w:numPr>
          <w:ilvl w:val="0"/>
          <w:numId w:val="2"/>
        </w:numPr>
      </w:pPr>
      <w:r>
        <w:t>Aşağıdaki robotta verilen sıra numaralarına göre 3’er ritmik saymayı yazalım.</w:t>
      </w:r>
    </w:p>
    <w:p w:rsidR="00E3489C" w:rsidRDefault="00E3489C" w:rsidP="00FC5991">
      <w:pPr>
        <w:pStyle w:val="ListParagraph"/>
        <w:numPr>
          <w:ilvl w:val="0"/>
          <w:numId w:val="3"/>
        </w:numPr>
        <w:tabs>
          <w:tab w:val="left" w:pos="4407"/>
          <w:tab w:val="center" w:pos="5315"/>
        </w:tabs>
      </w:pPr>
      <w:r>
        <w:rPr>
          <w:noProof/>
          <w:lang w:eastAsia="tr-TR"/>
        </w:rPr>
        <w:pict>
          <v:shape id="_x0000_s1130" type="#_x0000_t32" style="position:absolute;left:0;text-align:left;margin-left:261.3pt;margin-top:7.05pt;width:0;height:43.6pt;z-index:251710464" o:connectortype="straight">
            <v:stroke endarrow="block"/>
          </v:shape>
        </w:pict>
      </w:r>
    </w:p>
    <w:p w:rsidR="00E3489C" w:rsidRDefault="00E3489C" w:rsidP="00FC5991">
      <w:pPr>
        <w:pStyle w:val="ListParagraph"/>
        <w:tabs>
          <w:tab w:val="left" w:pos="4407"/>
          <w:tab w:val="center" w:pos="5315"/>
        </w:tabs>
        <w:ind w:left="5160"/>
      </w:pPr>
      <w:r>
        <w:t xml:space="preserve">  10.</w:t>
      </w:r>
    </w:p>
    <w:p w:rsidR="00E3489C" w:rsidRPr="00FC5991" w:rsidRDefault="00E3489C" w:rsidP="00FC5991"/>
    <w:p w:rsidR="00E3489C" w:rsidRDefault="00E3489C" w:rsidP="00FC5991"/>
    <w:p w:rsidR="00E3489C" w:rsidRDefault="00E3489C" w:rsidP="00FC5991">
      <w:pPr>
        <w:tabs>
          <w:tab w:val="left" w:pos="2749"/>
          <w:tab w:val="left" w:pos="6938"/>
        </w:tabs>
      </w:pPr>
      <w:r>
        <w:rPr>
          <w:noProof/>
          <w:lang w:eastAsia="tr-TR"/>
        </w:rPr>
        <w:pict>
          <v:shape id="_x0000_s1131" type="#_x0000_t32" style="position:absolute;margin-left:326.2pt;margin-top:1.45pt;width:0;height:43.6pt;z-index:2517114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32" type="#_x0000_t32" style="position:absolute;margin-left:146.2pt;margin-top:126.35pt;width:37.05pt;height:0;z-index:251707392" o:connectortype="straight">
            <v:stroke endarrow="block"/>
          </v:shape>
        </w:pict>
      </w:r>
      <w:r>
        <w:tab/>
        <w:t xml:space="preserve">  2.</w:t>
      </w:r>
      <w:r>
        <w:tab/>
        <w:t>9.</w:t>
      </w:r>
    </w:p>
    <w:p w:rsidR="00E3489C" w:rsidRPr="00FC5991" w:rsidRDefault="00E3489C" w:rsidP="00FC5991"/>
    <w:p w:rsidR="00E3489C" w:rsidRPr="00FC5991" w:rsidRDefault="00E3489C" w:rsidP="00FC5991"/>
    <w:p w:rsidR="00E3489C" w:rsidRDefault="00E3489C" w:rsidP="00FC5991"/>
    <w:p w:rsidR="00E3489C" w:rsidRDefault="00E3489C" w:rsidP="00FC5991">
      <w:pPr>
        <w:tabs>
          <w:tab w:val="left" w:pos="2673"/>
          <w:tab w:val="left" w:pos="7189"/>
        </w:tabs>
      </w:pPr>
      <w:r>
        <w:rPr>
          <w:noProof/>
          <w:lang w:eastAsia="tr-TR"/>
        </w:rPr>
        <w:pict>
          <v:shape id="_x0000_s1133" type="#_x0000_t32" style="position:absolute;margin-left:314.25pt;margin-top:24.65pt;width:36.5pt;height:0;flip:x;z-index:251712512" o:connectortype="straight">
            <v:stroke endarrow="block"/>
          </v:shape>
        </w:pict>
      </w:r>
      <w:r>
        <w:tab/>
      </w:r>
      <w:r>
        <w:tab/>
      </w:r>
    </w:p>
    <w:p w:rsidR="00E3489C" w:rsidRDefault="00E3489C" w:rsidP="00FC5991">
      <w:pPr>
        <w:tabs>
          <w:tab w:val="left" w:pos="2673"/>
          <w:tab w:val="left" w:pos="7189"/>
        </w:tabs>
      </w:pPr>
      <w:r>
        <w:rPr>
          <w:noProof/>
          <w:lang w:eastAsia="tr-TR"/>
        </w:rPr>
        <w:pict>
          <v:shape id="_x0000_s1134" type="#_x0000_t32" style="position:absolute;margin-left:169.5pt;margin-top:115.9pt;width:37.05pt;height:0;z-index:251708416" o:connectortype="straight">
            <v:stroke endarrow="block"/>
          </v:shape>
        </w:pict>
      </w:r>
      <w:r>
        <w:tab/>
        <w:t>3.</w:t>
      </w:r>
      <w:r>
        <w:tab/>
        <w:t>8.</w:t>
      </w:r>
    </w:p>
    <w:p w:rsidR="00E3489C" w:rsidRPr="00FC5991" w:rsidRDefault="00E3489C" w:rsidP="00FC5991"/>
    <w:p w:rsidR="00E3489C" w:rsidRPr="00FC5991" w:rsidRDefault="00E3489C" w:rsidP="00FC5991"/>
    <w:p w:rsidR="00E3489C" w:rsidRDefault="00E3489C" w:rsidP="00FC5991"/>
    <w:p w:rsidR="00E3489C" w:rsidRDefault="00E3489C" w:rsidP="00FC5991">
      <w:pPr>
        <w:tabs>
          <w:tab w:val="left" w:pos="3087"/>
          <w:tab w:val="left" w:pos="6753"/>
        </w:tabs>
      </w:pPr>
      <w:r>
        <w:rPr>
          <w:noProof/>
          <w:lang w:eastAsia="tr-TR"/>
        </w:rPr>
        <w:pict>
          <v:shape id="_x0000_s1135" type="#_x0000_t32" style="position:absolute;margin-left:284.8pt;margin-top:14.15pt;width:36.5pt;height:0;flip:x;z-index:251714560" o:connectortype="straight">
            <v:stroke endarrow="block"/>
          </v:shape>
        </w:pict>
      </w:r>
      <w:r>
        <w:tab/>
        <w:t>4.</w:t>
      </w:r>
      <w:r>
        <w:tab/>
        <w:t>7.</w:t>
      </w:r>
    </w:p>
    <w:p w:rsidR="00E3489C" w:rsidRPr="00FC5991" w:rsidRDefault="00E3489C" w:rsidP="00FC5991"/>
    <w:p w:rsidR="00E3489C" w:rsidRDefault="00E3489C" w:rsidP="00FC5991"/>
    <w:p w:rsidR="00E3489C" w:rsidRDefault="00E3489C" w:rsidP="00FC5991">
      <w:pPr>
        <w:tabs>
          <w:tab w:val="left" w:pos="2367"/>
          <w:tab w:val="left" w:pos="7342"/>
        </w:tabs>
      </w:pPr>
      <w:r>
        <w:rPr>
          <w:noProof/>
          <w:lang w:eastAsia="tr-TR"/>
        </w:rPr>
        <w:pict>
          <v:shape id="_x0000_s1136" type="#_x0000_t32" style="position:absolute;margin-left:138.1pt;margin-top:14.15pt;width:37.05pt;height:0;z-index:2517094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37" type="#_x0000_t32" style="position:absolute;margin-left:321.3pt;margin-top:14.15pt;width:36.5pt;height:0;flip:x;z-index:251713536" o:connectortype="straight">
            <v:stroke endarrow="block"/>
          </v:shape>
        </w:pict>
      </w:r>
      <w:r>
        <w:tab/>
        <w:t>5.</w:t>
      </w:r>
      <w:r>
        <w:tab/>
        <w:t>6.</w:t>
      </w:r>
    </w:p>
    <w:p w:rsidR="00E3489C" w:rsidRDefault="00E3489C" w:rsidP="005A6F49"/>
    <w:p w:rsidR="00E3489C" w:rsidRDefault="00E3489C" w:rsidP="005A6F49">
      <w:pPr>
        <w:tabs>
          <w:tab w:val="left" w:pos="7211"/>
        </w:tabs>
      </w:pPr>
      <w:r>
        <w:tab/>
        <w:t>Sınıf Öğretmeni</w:t>
      </w:r>
    </w:p>
    <w:p w:rsidR="00E3489C" w:rsidRDefault="00E3489C" w:rsidP="005A6F49">
      <w:pPr>
        <w:tabs>
          <w:tab w:val="left" w:pos="7211"/>
        </w:tabs>
      </w:pPr>
      <w:r>
        <w:t xml:space="preserve">                                                                                                                                               Münevver Gümüş</w:t>
      </w:r>
    </w:p>
    <w:p w:rsidR="00E3489C" w:rsidRPr="005A6F49" w:rsidRDefault="00E3489C" w:rsidP="005A6F49">
      <w:pPr>
        <w:tabs>
          <w:tab w:val="left" w:pos="7211"/>
        </w:tabs>
      </w:pPr>
      <w:hyperlink r:id="rId5" w:history="1">
        <w:r w:rsidRPr="00DB0F20">
          <w:rPr>
            <w:rStyle w:val="Hyperlink"/>
          </w:rPr>
          <w:t>www.sorubak.com</w:t>
        </w:r>
      </w:hyperlink>
      <w:r>
        <w:t xml:space="preserve"> </w:t>
      </w:r>
    </w:p>
    <w:sectPr w:rsidR="00E3489C" w:rsidRPr="005A6F49" w:rsidSect="004240CA">
      <w:pgSz w:w="11906" w:h="16838"/>
      <w:pgMar w:top="567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349F2"/>
    <w:multiLevelType w:val="hybridMultilevel"/>
    <w:tmpl w:val="41C0C89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644526"/>
    <w:multiLevelType w:val="hybridMultilevel"/>
    <w:tmpl w:val="51A0EBE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E26D02"/>
    <w:multiLevelType w:val="hybridMultilevel"/>
    <w:tmpl w:val="0A20AC10"/>
    <w:lvl w:ilvl="0" w:tplc="F656CCB0">
      <w:start w:val="1"/>
      <w:numFmt w:val="decimal"/>
      <w:lvlText w:val="%1."/>
      <w:lvlJc w:val="left"/>
      <w:pPr>
        <w:ind w:left="5160" w:hanging="756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48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20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92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64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36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08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80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52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18E"/>
    <w:rsid w:val="000F4207"/>
    <w:rsid w:val="00325F07"/>
    <w:rsid w:val="003E5D5E"/>
    <w:rsid w:val="004240CA"/>
    <w:rsid w:val="00454D07"/>
    <w:rsid w:val="004B66BC"/>
    <w:rsid w:val="00503F6F"/>
    <w:rsid w:val="0056718E"/>
    <w:rsid w:val="005A6F49"/>
    <w:rsid w:val="005F0882"/>
    <w:rsid w:val="00650CFC"/>
    <w:rsid w:val="00651CF2"/>
    <w:rsid w:val="00B948AD"/>
    <w:rsid w:val="00CB2E02"/>
    <w:rsid w:val="00DB0F20"/>
    <w:rsid w:val="00E23EC6"/>
    <w:rsid w:val="00E3489C"/>
    <w:rsid w:val="00FC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6718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03F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178</Words>
  <Characters>1019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3</cp:revision>
  <dcterms:created xsi:type="dcterms:W3CDTF">2010-10-17T20:42:00Z</dcterms:created>
  <dcterms:modified xsi:type="dcterms:W3CDTF">2010-11-17T17:20:00Z</dcterms:modified>
</cp:coreProperties>
</file>